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persönlicher Schutzausrüstung der Schutzstufe 2 und 3 für die FF Elbmarsch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